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F1" w:rsidRDefault="00C741F1">
      <w:pPr>
        <w:spacing w:line="66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附件</w:t>
      </w:r>
      <w:r>
        <w:rPr>
          <w:rFonts w:ascii="宋体" w:hAnsi="宋体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C741F1" w:rsidRDefault="00C741F1">
      <w:pPr>
        <w:jc w:val="center"/>
        <w:rPr>
          <w:rFonts w:ascii="方正大标宋_GBK" w:eastAsia="方正大标宋_GBK" w:hAnsi="方正大标宋_GBK" w:cs="方正大标宋_GBK"/>
          <w:bCs/>
          <w:sz w:val="44"/>
          <w:szCs w:val="44"/>
        </w:rPr>
      </w:pPr>
    </w:p>
    <w:p w:rsidR="00C741F1" w:rsidRDefault="00C741F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年毕业生仍无工作承诺书</w:t>
      </w:r>
    </w:p>
    <w:p w:rsidR="00C741F1" w:rsidRDefault="00C741F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C741F1" w:rsidRDefault="00C741F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，身份证号码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，报名参加</w:t>
      </w:r>
      <w:r>
        <w:rPr>
          <w:rFonts w:ascii="仿宋_GB2312" w:eastAsia="仿宋_GB2312" w:hAnsi="仿宋_GB2312" w:cs="仿宋_GB2312" w:hint="eastAsia"/>
          <w:kern w:val="36"/>
          <w:sz w:val="32"/>
          <w:szCs w:val="32"/>
        </w:rPr>
        <w:t>灌云县卫生健康委员会下属事业单位</w:t>
      </w:r>
      <w:r>
        <w:rPr>
          <w:rFonts w:ascii="仿宋_GB2312" w:eastAsia="仿宋_GB2312" w:hAnsi="仿宋_GB2312" w:cs="仿宋_GB2312"/>
          <w:kern w:val="36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kern w:val="36"/>
          <w:sz w:val="32"/>
          <w:szCs w:val="32"/>
        </w:rPr>
        <w:t>年公开招聘</w:t>
      </w:r>
      <w:r>
        <w:rPr>
          <w:rFonts w:ascii="仿宋_GB2312" w:eastAsia="仿宋_GB2312" w:hAnsi="仿宋_GB2312" w:cs="仿宋_GB2312" w:hint="eastAsia"/>
          <w:sz w:val="32"/>
          <w:szCs w:val="32"/>
        </w:rPr>
        <w:t>。现特此承诺：本人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月毕业于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（大学），报名时无工作，报名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所填写的内容及所提供的报</w:t>
      </w:r>
      <w:r>
        <w:rPr>
          <w:rFonts w:ascii="仿宋_GB2312" w:eastAsia="仿宋_GB2312" w:hAnsi="仿宋_GB2312" w:cs="仿宋_GB2312" w:hint="eastAsia"/>
          <w:sz w:val="32"/>
          <w:szCs w:val="32"/>
        </w:rPr>
        <w:t>名材料是真实准确的，如有不实之处，本人自愿放弃聘用资格，并自觉接受组织处理，承担相应责任。</w:t>
      </w:r>
    </w:p>
    <w:p w:rsidR="00C741F1" w:rsidRDefault="00C741F1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/>
          <w:color w:val="000000"/>
          <w:kern w:val="0"/>
          <w:sz w:val="32"/>
          <w:szCs w:val="32"/>
        </w:rPr>
      </w:pPr>
    </w:p>
    <w:p w:rsidR="00C741F1" w:rsidRDefault="00C741F1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/>
          <w:color w:val="000000"/>
          <w:kern w:val="0"/>
          <w:sz w:val="32"/>
          <w:szCs w:val="32"/>
        </w:rPr>
      </w:pPr>
    </w:p>
    <w:p w:rsidR="00C741F1" w:rsidRDefault="00C741F1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/>
          <w:color w:val="000000"/>
          <w:kern w:val="0"/>
          <w:sz w:val="32"/>
          <w:szCs w:val="32"/>
        </w:rPr>
      </w:pPr>
    </w:p>
    <w:p w:rsidR="00C741F1" w:rsidRDefault="00C741F1">
      <w:pPr>
        <w:spacing w:line="560" w:lineRule="exact"/>
        <w:ind w:leftChars="1500" w:left="5720" w:hangingChars="800" w:hanging="257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Times New Roman"/>
          <w:b/>
          <w:color w:val="000000"/>
          <w:kern w:val="0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/>
          <w:bCs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承诺人（签名）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：</w:t>
      </w:r>
    </w:p>
    <w:p w:rsidR="00C741F1" w:rsidRDefault="00C741F1">
      <w:pPr>
        <w:spacing w:line="560" w:lineRule="exact"/>
        <w:ind w:firstLineChars="1500" w:firstLine="480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日</w:t>
      </w:r>
    </w:p>
    <w:p w:rsidR="00C741F1" w:rsidRDefault="00C741F1">
      <w:pPr>
        <w:widowControl/>
        <w:shd w:val="clear" w:color="auto" w:fill="FFFFFF"/>
        <w:spacing w:line="480" w:lineRule="exact"/>
        <w:ind w:right="1383"/>
        <w:rPr>
          <w:rFonts w:ascii="仿宋_GB2312" w:eastAsia="仿宋_GB2312" w:hAnsi="Times New Roman"/>
          <w:b/>
          <w:color w:val="000000"/>
          <w:kern w:val="0"/>
          <w:sz w:val="30"/>
          <w:szCs w:val="30"/>
        </w:rPr>
      </w:pPr>
    </w:p>
    <w:sectPr w:rsidR="00C741F1" w:rsidSect="00B63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大标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936"/>
    <w:rsid w:val="000219D8"/>
    <w:rsid w:val="00031C13"/>
    <w:rsid w:val="00032C73"/>
    <w:rsid w:val="00050E44"/>
    <w:rsid w:val="0007090D"/>
    <w:rsid w:val="00086445"/>
    <w:rsid w:val="000C2CCA"/>
    <w:rsid w:val="000D29E2"/>
    <w:rsid w:val="000F08A3"/>
    <w:rsid w:val="00100547"/>
    <w:rsid w:val="0014383B"/>
    <w:rsid w:val="0016260F"/>
    <w:rsid w:val="0017497A"/>
    <w:rsid w:val="001809D0"/>
    <w:rsid w:val="001C10B0"/>
    <w:rsid w:val="001E7457"/>
    <w:rsid w:val="001F2837"/>
    <w:rsid w:val="002341F7"/>
    <w:rsid w:val="002361C5"/>
    <w:rsid w:val="00236966"/>
    <w:rsid w:val="00264939"/>
    <w:rsid w:val="0029052C"/>
    <w:rsid w:val="002A6F40"/>
    <w:rsid w:val="002A7BC7"/>
    <w:rsid w:val="002B221A"/>
    <w:rsid w:val="002D03A0"/>
    <w:rsid w:val="002E0F85"/>
    <w:rsid w:val="00306BEA"/>
    <w:rsid w:val="00310F68"/>
    <w:rsid w:val="00331046"/>
    <w:rsid w:val="00344CBA"/>
    <w:rsid w:val="003A0681"/>
    <w:rsid w:val="003B54F9"/>
    <w:rsid w:val="003E6E24"/>
    <w:rsid w:val="0043465B"/>
    <w:rsid w:val="00457868"/>
    <w:rsid w:val="004B2861"/>
    <w:rsid w:val="004C7852"/>
    <w:rsid w:val="004D15A2"/>
    <w:rsid w:val="0053099E"/>
    <w:rsid w:val="00534262"/>
    <w:rsid w:val="00536F4E"/>
    <w:rsid w:val="0054350B"/>
    <w:rsid w:val="00553ED7"/>
    <w:rsid w:val="00567DAE"/>
    <w:rsid w:val="005803F5"/>
    <w:rsid w:val="005D199E"/>
    <w:rsid w:val="005E51F6"/>
    <w:rsid w:val="00616747"/>
    <w:rsid w:val="00621592"/>
    <w:rsid w:val="00641E83"/>
    <w:rsid w:val="00645A73"/>
    <w:rsid w:val="0068318C"/>
    <w:rsid w:val="00684C69"/>
    <w:rsid w:val="006A0A90"/>
    <w:rsid w:val="006A50BC"/>
    <w:rsid w:val="006D6FBB"/>
    <w:rsid w:val="006F0ED2"/>
    <w:rsid w:val="006F0F1D"/>
    <w:rsid w:val="007070D2"/>
    <w:rsid w:val="00716E02"/>
    <w:rsid w:val="00730A59"/>
    <w:rsid w:val="00744E47"/>
    <w:rsid w:val="0074587E"/>
    <w:rsid w:val="0078505F"/>
    <w:rsid w:val="00787A7E"/>
    <w:rsid w:val="00791C27"/>
    <w:rsid w:val="007940B9"/>
    <w:rsid w:val="007D1569"/>
    <w:rsid w:val="007E5C1A"/>
    <w:rsid w:val="007E5D82"/>
    <w:rsid w:val="007F780C"/>
    <w:rsid w:val="00822C60"/>
    <w:rsid w:val="008600CF"/>
    <w:rsid w:val="00877144"/>
    <w:rsid w:val="008B5E41"/>
    <w:rsid w:val="008D3E86"/>
    <w:rsid w:val="0090317D"/>
    <w:rsid w:val="009122AE"/>
    <w:rsid w:val="009348D0"/>
    <w:rsid w:val="00955B49"/>
    <w:rsid w:val="009E0460"/>
    <w:rsid w:val="009E6E36"/>
    <w:rsid w:val="009F36DC"/>
    <w:rsid w:val="00A07721"/>
    <w:rsid w:val="00A1030A"/>
    <w:rsid w:val="00A81361"/>
    <w:rsid w:val="00AA2818"/>
    <w:rsid w:val="00AA2ED4"/>
    <w:rsid w:val="00B06BCE"/>
    <w:rsid w:val="00B24634"/>
    <w:rsid w:val="00B34CAD"/>
    <w:rsid w:val="00B46619"/>
    <w:rsid w:val="00B636D7"/>
    <w:rsid w:val="00BA665A"/>
    <w:rsid w:val="00BF42DD"/>
    <w:rsid w:val="00C53F16"/>
    <w:rsid w:val="00C61690"/>
    <w:rsid w:val="00C741F1"/>
    <w:rsid w:val="00C8684C"/>
    <w:rsid w:val="00CE188B"/>
    <w:rsid w:val="00CE2E8A"/>
    <w:rsid w:val="00CF4D5A"/>
    <w:rsid w:val="00D02CEE"/>
    <w:rsid w:val="00D5332C"/>
    <w:rsid w:val="00D56585"/>
    <w:rsid w:val="00DD51BB"/>
    <w:rsid w:val="00E16936"/>
    <w:rsid w:val="00E242B3"/>
    <w:rsid w:val="00E30263"/>
    <w:rsid w:val="00E450CC"/>
    <w:rsid w:val="00E629A1"/>
    <w:rsid w:val="00E6785C"/>
    <w:rsid w:val="00E80AFE"/>
    <w:rsid w:val="00EA0476"/>
    <w:rsid w:val="00EC603C"/>
    <w:rsid w:val="00EF4C96"/>
    <w:rsid w:val="00F4346E"/>
    <w:rsid w:val="00FA382E"/>
    <w:rsid w:val="086758B4"/>
    <w:rsid w:val="178C4248"/>
    <w:rsid w:val="30167E97"/>
    <w:rsid w:val="3B5959FE"/>
    <w:rsid w:val="430C34C8"/>
    <w:rsid w:val="60AD2503"/>
    <w:rsid w:val="633D143D"/>
    <w:rsid w:val="666F1571"/>
    <w:rsid w:val="690362BA"/>
    <w:rsid w:val="6BAD4731"/>
    <w:rsid w:val="6CD254A1"/>
    <w:rsid w:val="72EE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6D7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B636D7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636D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636D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36D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63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36D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63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36D7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B636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B636D7"/>
    <w:rPr>
      <w:rFonts w:cs="Times New Roman"/>
      <w:b/>
      <w:bCs/>
    </w:rPr>
  </w:style>
  <w:style w:type="paragraph" w:customStyle="1" w:styleId="15">
    <w:name w:val="15"/>
    <w:basedOn w:val="Normal"/>
    <w:uiPriority w:val="99"/>
    <w:rsid w:val="00B636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35</Words>
  <Characters>201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lenovo</cp:lastModifiedBy>
  <cp:revision>46</cp:revision>
  <cp:lastPrinted>2020-08-06T08:06:00Z</cp:lastPrinted>
  <dcterms:created xsi:type="dcterms:W3CDTF">2017-05-15T01:05:00Z</dcterms:created>
  <dcterms:modified xsi:type="dcterms:W3CDTF">2021-09-22T09:25:00Z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49223EE8EE58491190814C793C4755B8</vt:lpwstr>
  </property>
</Properties>
</file>